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72C8A" w14:textId="1A7BEC5B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FD5F93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F7CD6" w:rsidRPr="004F7CD6">
        <w:rPr>
          <w:rFonts w:ascii="Arial" w:hAnsi="Arial" w:cs="Arial"/>
          <w:b/>
          <w:bCs/>
          <w:sz w:val="24"/>
          <w:szCs w:val="24"/>
        </w:rPr>
        <w:t>S2-2406372</w:t>
      </w:r>
    </w:p>
    <w:p w14:paraId="3BD48ADE" w14:textId="3255B92B" w:rsidR="00673052" w:rsidRDefault="00FD5F93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Hlk163203661"/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271040" w:rsidRPr="0027104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271040" w:rsidRPr="0027104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271040" w:rsidRPr="0027104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271040" w:rsidRPr="00271040">
        <w:rPr>
          <w:rFonts w:ascii="Arial" w:hAnsi="Arial" w:cs="Arial"/>
          <w:b/>
          <w:bCs/>
          <w:sz w:val="24"/>
        </w:rPr>
        <w:t xml:space="preserve"> –</w:t>
      </w:r>
      <w:r w:rsidR="00F97877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31</w:t>
      </w:r>
      <w:r w:rsidR="00271040" w:rsidRPr="00271040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673052" w:rsidRPr="0024717C">
        <w:rPr>
          <w:rFonts w:ascii="Arial" w:hAnsi="Arial" w:cs="Arial"/>
          <w:b/>
          <w:bCs/>
          <w:color w:val="0000FF"/>
        </w:rPr>
        <w:t>S2-240</w:t>
      </w:r>
      <w:r w:rsidR="00673052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73052">
        <w:rPr>
          <w:rFonts w:ascii="Arial" w:hAnsi="Arial" w:cs="Arial"/>
          <w:b/>
          <w:bCs/>
          <w:color w:val="0000FF"/>
          <w:lang w:eastAsia="ko-KR"/>
        </w:rPr>
        <w:t>xxx</w:t>
      </w:r>
      <w:r w:rsidR="00673052">
        <w:rPr>
          <w:rFonts w:ascii="Arial" w:hAnsi="Arial" w:cs="Arial"/>
          <w:b/>
          <w:bCs/>
        </w:rPr>
        <w:t>)</w:t>
      </w:r>
    </w:p>
    <w:bookmarkEnd w:id="0"/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6D87DDE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</w:t>
      </w:r>
      <w:r w:rsidR="007F55EF">
        <w:rPr>
          <w:rFonts w:ascii="Arial" w:hAnsi="Arial" w:cs="Arial" w:hint="eastAsia"/>
          <w:b/>
          <w:lang w:eastAsia="ko-KR"/>
        </w:rPr>
        <w:t>4</w:t>
      </w:r>
      <w:r w:rsidR="001E02E3">
        <w:rPr>
          <w:rFonts w:ascii="Arial" w:hAnsi="Arial" w:cs="Arial" w:hint="eastAsia"/>
          <w:b/>
          <w:lang w:eastAsia="ko-KR"/>
        </w:rPr>
        <w:t xml:space="preserve"> 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D544A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05BA4">
        <w:rPr>
          <w:rFonts w:ascii="Arial" w:hAnsi="Arial" w:cs="Arial"/>
          <w:b/>
        </w:rPr>
        <w:t>8</w:t>
      </w:r>
    </w:p>
    <w:p w14:paraId="2EC179D9" w14:textId="4AD823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05BA4">
        <w:rPr>
          <w:rFonts w:ascii="Arial" w:hAnsi="Arial" w:cs="Arial"/>
          <w:b/>
        </w:rPr>
        <w:t>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2402D38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7445E8">
        <w:rPr>
          <w:rFonts w:ascii="Arial" w:hAnsi="Arial" w:cs="Arial" w:hint="eastAsia"/>
          <w:i/>
          <w:lang w:eastAsia="ko-KR"/>
        </w:rPr>
        <w:t>conclusion for key issue #</w:t>
      </w:r>
      <w:r w:rsidR="007A2E96">
        <w:rPr>
          <w:rFonts w:ascii="Arial" w:hAnsi="Arial" w:cs="Arial" w:hint="eastAsia"/>
          <w:i/>
          <w:lang w:eastAsia="ko-KR"/>
        </w:rPr>
        <w:t>4</w:t>
      </w:r>
      <w:r w:rsidR="00A152B5">
        <w:rPr>
          <w:rFonts w:ascii="Arial" w:hAnsi="Arial" w:cs="Arial" w:hint="eastAsia"/>
          <w:i/>
          <w:lang w:eastAsia="ko-KR"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03E1C932" w:rsidR="005C3A49" w:rsidRDefault="007445E8" w:rsidP="005C3A49">
      <w:pPr>
        <w:pStyle w:val="B1"/>
        <w:ind w:left="0" w:firstLine="0"/>
        <w:rPr>
          <w:lang w:eastAsia="ko-KR"/>
        </w:rPr>
      </w:pPr>
      <w:r w:rsidRPr="007445E8">
        <w:rPr>
          <w:lang w:eastAsia="ko-KR"/>
        </w:rPr>
        <w:t>This paper proposes conclusion for key issue #</w:t>
      </w:r>
      <w:r w:rsidR="007A2E96">
        <w:rPr>
          <w:rFonts w:hint="eastAsia"/>
          <w:lang w:eastAsia="ko-KR"/>
        </w:rPr>
        <w:t>4</w:t>
      </w:r>
      <w:r w:rsidRPr="007445E8"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EFBDC6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533069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7AB7E1F1" w:rsidR="0062390E" w:rsidRDefault="0062390E" w:rsidP="0062390E">
      <w:pPr>
        <w:pStyle w:val="StartEndofChange"/>
      </w:pPr>
      <w:r>
        <w:t>* * * * Start of 1</w:t>
      </w:r>
      <w:r w:rsidRPr="00E15141">
        <w:t>st</w:t>
      </w:r>
      <w:r>
        <w:t xml:space="preserve"> Change </w:t>
      </w:r>
      <w:r w:rsidR="006F1D1F">
        <w:rPr>
          <w:rFonts w:eastAsiaTheme="minorEastAsia" w:hint="eastAsia"/>
        </w:rPr>
        <w:t xml:space="preserve">(All New Texts) </w:t>
      </w:r>
      <w:r>
        <w:t>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4882A7D2" w14:textId="4C3CA88C" w:rsidR="002D0AE8" w:rsidRPr="002D0AE8" w:rsidRDefault="002D0AE8" w:rsidP="002D0AE8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eastAsia="en-GB"/>
        </w:rPr>
      </w:pPr>
      <w:bookmarkStart w:id="1" w:name="_Toc165096164"/>
      <w:r w:rsidRPr="002D0AE8">
        <w:rPr>
          <w:rFonts w:ascii="Arial" w:hAnsi="Arial"/>
          <w:color w:val="auto"/>
          <w:sz w:val="32"/>
          <w:lang w:eastAsia="en-GB"/>
        </w:rPr>
        <w:t>8.</w:t>
      </w:r>
      <w:r w:rsidR="00EF1E8E">
        <w:rPr>
          <w:rFonts w:ascii="Arial" w:hAnsi="Arial" w:hint="eastAsia"/>
          <w:color w:val="auto"/>
          <w:sz w:val="32"/>
          <w:lang w:eastAsia="ko-KR"/>
        </w:rPr>
        <w:t>4</w:t>
      </w:r>
      <w:r w:rsidRPr="002D0AE8">
        <w:rPr>
          <w:rFonts w:ascii="Arial" w:hAnsi="Arial"/>
          <w:color w:val="auto"/>
          <w:sz w:val="32"/>
          <w:lang w:eastAsia="en-GB"/>
        </w:rPr>
        <w:tab/>
        <w:t>Key Issue #</w:t>
      </w:r>
      <w:r w:rsidR="00EF1E8E">
        <w:rPr>
          <w:rFonts w:ascii="Arial" w:hAnsi="Arial" w:hint="eastAsia"/>
          <w:color w:val="auto"/>
          <w:sz w:val="32"/>
          <w:lang w:eastAsia="ko-KR"/>
        </w:rPr>
        <w:t>4</w:t>
      </w:r>
      <w:r w:rsidRPr="002D0AE8">
        <w:rPr>
          <w:rFonts w:ascii="Arial" w:hAnsi="Arial"/>
          <w:color w:val="auto"/>
          <w:sz w:val="32"/>
          <w:lang w:eastAsia="en-GB"/>
        </w:rPr>
        <w:t xml:space="preserve">: </w:t>
      </w:r>
      <w:bookmarkEnd w:id="1"/>
      <w:r w:rsidR="00EF1E8E" w:rsidRPr="00EF1E8E">
        <w:rPr>
          <w:rFonts w:ascii="Arial" w:hAnsi="Arial"/>
          <w:color w:val="auto"/>
          <w:sz w:val="32"/>
          <w:lang w:eastAsia="en-GB"/>
        </w:rPr>
        <w:t>Identifying non-3GPP Devices Connecting behind a UE or 5G-RG</w:t>
      </w:r>
    </w:p>
    <w:p w14:paraId="576D06A5" w14:textId="77777777" w:rsidR="002D0AE8" w:rsidRPr="002D0AE8" w:rsidRDefault="002D0AE8" w:rsidP="002D0AE8">
      <w:pPr>
        <w:rPr>
          <w:rFonts w:eastAsia="SimSun"/>
        </w:rPr>
      </w:pPr>
      <w:r w:rsidRPr="002D0AE8">
        <w:rPr>
          <w:color w:val="auto"/>
          <w:lang w:eastAsia="en-GB"/>
        </w:rPr>
        <w:t>The following bullets are the interim conclusion principles for KI#1:</w:t>
      </w:r>
    </w:p>
    <w:p w14:paraId="30FFE902" w14:textId="704B24D2" w:rsidR="00F2704A" w:rsidRDefault="002D0AE8" w:rsidP="009C67DF">
      <w:pPr>
        <w:ind w:left="568" w:hanging="284"/>
        <w:rPr>
          <w:color w:val="auto"/>
          <w:lang w:eastAsia="ko-KR"/>
        </w:rPr>
      </w:pPr>
      <w:r w:rsidRPr="002D0AE8">
        <w:rPr>
          <w:color w:val="auto"/>
          <w:lang w:eastAsia="en-GB"/>
        </w:rPr>
        <w:t>-</w:t>
      </w:r>
      <w:r w:rsidRPr="002D0AE8">
        <w:rPr>
          <w:color w:val="auto"/>
          <w:lang w:eastAsia="en-GB"/>
        </w:rPr>
        <w:tab/>
      </w:r>
      <w:r w:rsidR="00F74CFC">
        <w:rPr>
          <w:rFonts w:hint="eastAsia"/>
          <w:color w:val="auto"/>
          <w:lang w:eastAsia="ko-KR"/>
        </w:rPr>
        <w:t>The UE/5G-RG detects Identifier of non-3GPP device and determines PDU Session parameters for the detected non-3GPP device based on policy from the network.</w:t>
      </w:r>
    </w:p>
    <w:p w14:paraId="07CBAE75" w14:textId="411D1CEF" w:rsidR="00F74CFC" w:rsidRDefault="00F74CFC" w:rsidP="009C67DF">
      <w:pPr>
        <w:ind w:left="568" w:hanging="284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-</w:t>
      </w:r>
      <w:r>
        <w:rPr>
          <w:color w:val="auto"/>
          <w:lang w:eastAsia="ko-KR"/>
        </w:rPr>
        <w:tab/>
      </w:r>
      <w:r>
        <w:rPr>
          <w:rFonts w:hint="eastAsia"/>
          <w:color w:val="auto"/>
          <w:lang w:eastAsia="ko-KR"/>
        </w:rPr>
        <w:t>The UE/5G-RG reports the detected Identifier to the SMF together with allocated address information and port ranges for the detected non-3GPP device if NAT is used in the UE/5G-RG.</w:t>
      </w:r>
    </w:p>
    <w:p w14:paraId="36D5EA93" w14:textId="49479912" w:rsidR="00F74CFC" w:rsidRDefault="00F74CFC" w:rsidP="009C67DF">
      <w:pPr>
        <w:ind w:left="568" w:hanging="284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-</w:t>
      </w:r>
      <w:r>
        <w:rPr>
          <w:color w:val="auto"/>
          <w:lang w:eastAsia="ko-KR"/>
        </w:rPr>
        <w:tab/>
      </w:r>
      <w:r>
        <w:rPr>
          <w:rFonts w:hint="eastAsia"/>
          <w:color w:val="auto"/>
          <w:lang w:eastAsia="ko-KR"/>
        </w:rPr>
        <w:t>The SMF sends the received Identifier to the PCF and PCF retrieves Profile of the Identifier and may determine to update PCC rule for different QoS handling and Charging.</w:t>
      </w:r>
    </w:p>
    <w:p w14:paraId="750DC451" w14:textId="5AFBEEB2" w:rsidR="00EF1E8E" w:rsidRPr="002063C4" w:rsidRDefault="00EF1E8E" w:rsidP="00EF1E8E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22199DCA" w14:textId="56CA90CB" w:rsidR="00435D55" w:rsidRDefault="00435D55">
      <w:pPr>
        <w:jc w:val="both"/>
        <w:rPr>
          <w:b/>
          <w:lang w:eastAsia="ko-KR"/>
        </w:rPr>
      </w:pPr>
    </w:p>
    <w:p w14:paraId="2C9F2698" w14:textId="77777777" w:rsidR="00435D55" w:rsidRPr="003E5F50" w:rsidRDefault="00435D55">
      <w:pPr>
        <w:jc w:val="both"/>
        <w:rPr>
          <w:b/>
          <w:lang w:eastAsia="ko-KR"/>
        </w:rPr>
      </w:pPr>
    </w:p>
    <w:sectPr w:rsidR="00435D55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14682" w14:textId="77777777" w:rsidR="00CE3C1D" w:rsidRDefault="00CE3C1D">
      <w:r>
        <w:separator/>
      </w:r>
    </w:p>
    <w:p w14:paraId="448AB2E2" w14:textId="77777777" w:rsidR="00CE3C1D" w:rsidRDefault="00CE3C1D"/>
  </w:endnote>
  <w:endnote w:type="continuationSeparator" w:id="0">
    <w:p w14:paraId="6C10E9D6" w14:textId="77777777" w:rsidR="00CE3C1D" w:rsidRDefault="00CE3C1D">
      <w:r>
        <w:continuationSeparator/>
      </w:r>
    </w:p>
    <w:p w14:paraId="5FE7A722" w14:textId="77777777" w:rsidR="00CE3C1D" w:rsidRDefault="00CE3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CF0C2" w14:textId="77777777" w:rsidR="00CE3C1D" w:rsidRDefault="00CE3C1D">
      <w:r>
        <w:separator/>
      </w:r>
    </w:p>
    <w:p w14:paraId="60ED4659" w14:textId="77777777" w:rsidR="00CE3C1D" w:rsidRDefault="00CE3C1D"/>
  </w:footnote>
  <w:footnote w:type="continuationSeparator" w:id="0">
    <w:p w14:paraId="5BA4A222" w14:textId="77777777" w:rsidR="00CE3C1D" w:rsidRDefault="00CE3C1D">
      <w:r>
        <w:continuationSeparator/>
      </w:r>
    </w:p>
    <w:p w14:paraId="55ECD2EF" w14:textId="77777777" w:rsidR="00CE3C1D" w:rsidRDefault="00CE3C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1A64F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78E8DF4C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F66B8A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C09CD5F4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C066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A4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C4D58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3EC8C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  <w:num w:numId="42" w16cid:durableId="691104632">
    <w:abstractNumId w:val="8"/>
  </w:num>
  <w:num w:numId="43" w16cid:durableId="2109809907">
    <w:abstractNumId w:val="3"/>
  </w:num>
  <w:num w:numId="44" w16cid:durableId="825557953">
    <w:abstractNumId w:val="2"/>
  </w:num>
  <w:num w:numId="45" w16cid:durableId="720909080">
    <w:abstractNumId w:val="1"/>
  </w:num>
  <w:num w:numId="46" w16cid:durableId="1019507880">
    <w:abstractNumId w:val="0"/>
  </w:num>
  <w:num w:numId="47" w16cid:durableId="1231574466">
    <w:abstractNumId w:val="8"/>
  </w:num>
  <w:num w:numId="48" w16cid:durableId="372509183">
    <w:abstractNumId w:val="3"/>
  </w:num>
  <w:num w:numId="49" w16cid:durableId="1882550135">
    <w:abstractNumId w:val="2"/>
  </w:num>
  <w:num w:numId="50" w16cid:durableId="266428460">
    <w:abstractNumId w:val="1"/>
  </w:num>
  <w:num w:numId="51" w16cid:durableId="270742832">
    <w:abstractNumId w:val="0"/>
  </w:num>
  <w:num w:numId="52" w16cid:durableId="404230612">
    <w:abstractNumId w:val="8"/>
  </w:num>
  <w:num w:numId="53" w16cid:durableId="1186595523">
    <w:abstractNumId w:val="3"/>
  </w:num>
  <w:num w:numId="54" w16cid:durableId="1161845845">
    <w:abstractNumId w:val="2"/>
  </w:num>
  <w:num w:numId="55" w16cid:durableId="266155497">
    <w:abstractNumId w:val="1"/>
  </w:num>
  <w:num w:numId="56" w16cid:durableId="1196456490">
    <w:abstractNumId w:val="0"/>
  </w:num>
  <w:num w:numId="57" w16cid:durableId="2137330877">
    <w:abstractNumId w:val="8"/>
  </w:num>
  <w:num w:numId="58" w16cid:durableId="624392754">
    <w:abstractNumId w:val="3"/>
  </w:num>
  <w:num w:numId="59" w16cid:durableId="2077819243">
    <w:abstractNumId w:val="2"/>
  </w:num>
  <w:num w:numId="60" w16cid:durableId="239293891">
    <w:abstractNumId w:val="1"/>
  </w:num>
  <w:num w:numId="61" w16cid:durableId="216475267">
    <w:abstractNumId w:val="0"/>
  </w:num>
  <w:num w:numId="62" w16cid:durableId="572589542">
    <w:abstractNumId w:val="8"/>
  </w:num>
  <w:num w:numId="63" w16cid:durableId="737827053">
    <w:abstractNumId w:val="3"/>
  </w:num>
  <w:num w:numId="64" w16cid:durableId="401220927">
    <w:abstractNumId w:val="2"/>
  </w:num>
  <w:num w:numId="65" w16cid:durableId="1611741717">
    <w:abstractNumId w:val="1"/>
  </w:num>
  <w:num w:numId="66" w16cid:durableId="496306403">
    <w:abstractNumId w:val="0"/>
  </w:num>
  <w:num w:numId="67" w16cid:durableId="368653145">
    <w:abstractNumId w:val="8"/>
  </w:num>
  <w:num w:numId="68" w16cid:durableId="1190220359">
    <w:abstractNumId w:val="3"/>
  </w:num>
  <w:num w:numId="69" w16cid:durableId="1932423463">
    <w:abstractNumId w:val="2"/>
  </w:num>
  <w:num w:numId="70" w16cid:durableId="1889338921">
    <w:abstractNumId w:val="1"/>
  </w:num>
  <w:num w:numId="71" w16cid:durableId="188422821">
    <w:abstractNumId w:val="0"/>
  </w:num>
  <w:num w:numId="72" w16cid:durableId="1513455016">
    <w:abstractNumId w:val="8"/>
  </w:num>
  <w:num w:numId="73" w16cid:durableId="1217350851">
    <w:abstractNumId w:val="3"/>
  </w:num>
  <w:num w:numId="74" w16cid:durableId="397485373">
    <w:abstractNumId w:val="2"/>
  </w:num>
  <w:num w:numId="75" w16cid:durableId="210075307">
    <w:abstractNumId w:val="1"/>
  </w:num>
  <w:num w:numId="76" w16cid:durableId="2129425953">
    <w:abstractNumId w:val="0"/>
  </w:num>
  <w:num w:numId="77" w16cid:durableId="2133396522">
    <w:abstractNumId w:val="8"/>
  </w:num>
  <w:num w:numId="78" w16cid:durableId="1385254802">
    <w:abstractNumId w:val="3"/>
  </w:num>
  <w:num w:numId="79" w16cid:durableId="97530102">
    <w:abstractNumId w:val="2"/>
  </w:num>
  <w:num w:numId="80" w16cid:durableId="1363550875">
    <w:abstractNumId w:val="1"/>
  </w:num>
  <w:num w:numId="81" w16cid:durableId="1627203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A6D"/>
    <w:rsid w:val="00004C9F"/>
    <w:rsid w:val="00005DF9"/>
    <w:rsid w:val="00012A87"/>
    <w:rsid w:val="000144DA"/>
    <w:rsid w:val="00014996"/>
    <w:rsid w:val="00014F41"/>
    <w:rsid w:val="00020A85"/>
    <w:rsid w:val="00022BC0"/>
    <w:rsid w:val="0002340A"/>
    <w:rsid w:val="0002446E"/>
    <w:rsid w:val="000326A3"/>
    <w:rsid w:val="0003666B"/>
    <w:rsid w:val="000371CD"/>
    <w:rsid w:val="00037F83"/>
    <w:rsid w:val="00041EE6"/>
    <w:rsid w:val="00043CCF"/>
    <w:rsid w:val="00044E71"/>
    <w:rsid w:val="00051F8F"/>
    <w:rsid w:val="000520D8"/>
    <w:rsid w:val="000607B3"/>
    <w:rsid w:val="00064E6D"/>
    <w:rsid w:val="00071905"/>
    <w:rsid w:val="000722C5"/>
    <w:rsid w:val="0007561E"/>
    <w:rsid w:val="00077828"/>
    <w:rsid w:val="00086B19"/>
    <w:rsid w:val="000928CE"/>
    <w:rsid w:val="00093D24"/>
    <w:rsid w:val="000A0C49"/>
    <w:rsid w:val="000A25ED"/>
    <w:rsid w:val="000A725D"/>
    <w:rsid w:val="000B47F0"/>
    <w:rsid w:val="000B6C70"/>
    <w:rsid w:val="000C0FDB"/>
    <w:rsid w:val="000C1E87"/>
    <w:rsid w:val="000C5FE5"/>
    <w:rsid w:val="000C6A5D"/>
    <w:rsid w:val="000D28F2"/>
    <w:rsid w:val="000E0E0A"/>
    <w:rsid w:val="000E63EE"/>
    <w:rsid w:val="000F4F60"/>
    <w:rsid w:val="00105813"/>
    <w:rsid w:val="00106BF7"/>
    <w:rsid w:val="001079A2"/>
    <w:rsid w:val="00113E7E"/>
    <w:rsid w:val="001166DC"/>
    <w:rsid w:val="00116C6E"/>
    <w:rsid w:val="00117EE1"/>
    <w:rsid w:val="0012374A"/>
    <w:rsid w:val="00123939"/>
    <w:rsid w:val="00125AB1"/>
    <w:rsid w:val="00137ED1"/>
    <w:rsid w:val="00141D06"/>
    <w:rsid w:val="001458B9"/>
    <w:rsid w:val="001526D8"/>
    <w:rsid w:val="00162455"/>
    <w:rsid w:val="00165E7B"/>
    <w:rsid w:val="001702A0"/>
    <w:rsid w:val="00171DDA"/>
    <w:rsid w:val="0017350A"/>
    <w:rsid w:val="00173853"/>
    <w:rsid w:val="001761A9"/>
    <w:rsid w:val="001777D6"/>
    <w:rsid w:val="00180FC4"/>
    <w:rsid w:val="00182FC9"/>
    <w:rsid w:val="00183A74"/>
    <w:rsid w:val="00186222"/>
    <w:rsid w:val="00186804"/>
    <w:rsid w:val="00187F27"/>
    <w:rsid w:val="0019062C"/>
    <w:rsid w:val="00191191"/>
    <w:rsid w:val="00191BAA"/>
    <w:rsid w:val="00192F72"/>
    <w:rsid w:val="00194D0E"/>
    <w:rsid w:val="001B2F71"/>
    <w:rsid w:val="001B4690"/>
    <w:rsid w:val="001B587E"/>
    <w:rsid w:val="001B6443"/>
    <w:rsid w:val="001B6BB1"/>
    <w:rsid w:val="001C7828"/>
    <w:rsid w:val="001D0448"/>
    <w:rsid w:val="001D0890"/>
    <w:rsid w:val="001D383B"/>
    <w:rsid w:val="001D7AD0"/>
    <w:rsid w:val="001E02E3"/>
    <w:rsid w:val="001E04D8"/>
    <w:rsid w:val="001E4F6C"/>
    <w:rsid w:val="001E5609"/>
    <w:rsid w:val="001F23E0"/>
    <w:rsid w:val="001F388B"/>
    <w:rsid w:val="001F75C0"/>
    <w:rsid w:val="002001AB"/>
    <w:rsid w:val="00203A38"/>
    <w:rsid w:val="00204372"/>
    <w:rsid w:val="0020530E"/>
    <w:rsid w:val="00206177"/>
    <w:rsid w:val="002063C4"/>
    <w:rsid w:val="0020799E"/>
    <w:rsid w:val="00207CE8"/>
    <w:rsid w:val="00210E90"/>
    <w:rsid w:val="00211296"/>
    <w:rsid w:val="002119AD"/>
    <w:rsid w:val="0021311B"/>
    <w:rsid w:val="00213AC4"/>
    <w:rsid w:val="002149B4"/>
    <w:rsid w:val="002166C4"/>
    <w:rsid w:val="00217607"/>
    <w:rsid w:val="00221FF4"/>
    <w:rsid w:val="00222456"/>
    <w:rsid w:val="002246E6"/>
    <w:rsid w:val="00226EDD"/>
    <w:rsid w:val="00227998"/>
    <w:rsid w:val="00227CF9"/>
    <w:rsid w:val="002307BB"/>
    <w:rsid w:val="00241569"/>
    <w:rsid w:val="00242526"/>
    <w:rsid w:val="002452AE"/>
    <w:rsid w:val="00246F02"/>
    <w:rsid w:val="00251CAE"/>
    <w:rsid w:val="00256458"/>
    <w:rsid w:val="00257034"/>
    <w:rsid w:val="00271040"/>
    <w:rsid w:val="00274CEA"/>
    <w:rsid w:val="002825F6"/>
    <w:rsid w:val="0028302B"/>
    <w:rsid w:val="00284D9D"/>
    <w:rsid w:val="002950A8"/>
    <w:rsid w:val="0029553A"/>
    <w:rsid w:val="002A0B8E"/>
    <w:rsid w:val="002A3B06"/>
    <w:rsid w:val="002A7686"/>
    <w:rsid w:val="002B25C3"/>
    <w:rsid w:val="002B30CF"/>
    <w:rsid w:val="002B5B0A"/>
    <w:rsid w:val="002B699C"/>
    <w:rsid w:val="002B71D2"/>
    <w:rsid w:val="002C4563"/>
    <w:rsid w:val="002C7B6A"/>
    <w:rsid w:val="002D0AE8"/>
    <w:rsid w:val="002D27BB"/>
    <w:rsid w:val="002E3413"/>
    <w:rsid w:val="002E34AD"/>
    <w:rsid w:val="002E3D28"/>
    <w:rsid w:val="002E480F"/>
    <w:rsid w:val="002E48B1"/>
    <w:rsid w:val="002E643F"/>
    <w:rsid w:val="002E7DA1"/>
    <w:rsid w:val="002F02C4"/>
    <w:rsid w:val="002F1DB0"/>
    <w:rsid w:val="002F4353"/>
    <w:rsid w:val="002F6609"/>
    <w:rsid w:val="003117D5"/>
    <w:rsid w:val="0031609C"/>
    <w:rsid w:val="00320BB2"/>
    <w:rsid w:val="00322651"/>
    <w:rsid w:val="0033354B"/>
    <w:rsid w:val="00340C2B"/>
    <w:rsid w:val="0034117D"/>
    <w:rsid w:val="00342A8A"/>
    <w:rsid w:val="003433EF"/>
    <w:rsid w:val="00343A24"/>
    <w:rsid w:val="00352AC3"/>
    <w:rsid w:val="00355827"/>
    <w:rsid w:val="00362A22"/>
    <w:rsid w:val="00364DB5"/>
    <w:rsid w:val="00377777"/>
    <w:rsid w:val="00380330"/>
    <w:rsid w:val="003804DA"/>
    <w:rsid w:val="00386A29"/>
    <w:rsid w:val="003879F0"/>
    <w:rsid w:val="0039181F"/>
    <w:rsid w:val="003A6A46"/>
    <w:rsid w:val="003A7204"/>
    <w:rsid w:val="003A740D"/>
    <w:rsid w:val="003C2541"/>
    <w:rsid w:val="003C33B5"/>
    <w:rsid w:val="003C69B9"/>
    <w:rsid w:val="003D008A"/>
    <w:rsid w:val="003D128E"/>
    <w:rsid w:val="003E52FA"/>
    <w:rsid w:val="003E5F50"/>
    <w:rsid w:val="003F0404"/>
    <w:rsid w:val="003F060E"/>
    <w:rsid w:val="003F138D"/>
    <w:rsid w:val="0040024C"/>
    <w:rsid w:val="00400AD6"/>
    <w:rsid w:val="004042AC"/>
    <w:rsid w:val="00406614"/>
    <w:rsid w:val="00410AD4"/>
    <w:rsid w:val="00410EA3"/>
    <w:rsid w:val="00411CD8"/>
    <w:rsid w:val="0041371D"/>
    <w:rsid w:val="00420040"/>
    <w:rsid w:val="004258BC"/>
    <w:rsid w:val="00425EF8"/>
    <w:rsid w:val="00426617"/>
    <w:rsid w:val="0042735F"/>
    <w:rsid w:val="00430191"/>
    <w:rsid w:val="00430B13"/>
    <w:rsid w:val="004340D1"/>
    <w:rsid w:val="00435D55"/>
    <w:rsid w:val="00435F11"/>
    <w:rsid w:val="00437798"/>
    <w:rsid w:val="004423FE"/>
    <w:rsid w:val="00445A8B"/>
    <w:rsid w:val="00445BCE"/>
    <w:rsid w:val="00451F8C"/>
    <w:rsid w:val="00453723"/>
    <w:rsid w:val="00454D7B"/>
    <w:rsid w:val="00455F0F"/>
    <w:rsid w:val="00464FFA"/>
    <w:rsid w:val="004715AA"/>
    <w:rsid w:val="00476908"/>
    <w:rsid w:val="00476936"/>
    <w:rsid w:val="00483996"/>
    <w:rsid w:val="00483B16"/>
    <w:rsid w:val="00491867"/>
    <w:rsid w:val="00491DC3"/>
    <w:rsid w:val="00494434"/>
    <w:rsid w:val="004A123E"/>
    <w:rsid w:val="004B3030"/>
    <w:rsid w:val="004C763A"/>
    <w:rsid w:val="004D1D96"/>
    <w:rsid w:val="004D2AB8"/>
    <w:rsid w:val="004D338F"/>
    <w:rsid w:val="004D4BC5"/>
    <w:rsid w:val="004D6213"/>
    <w:rsid w:val="004D63A5"/>
    <w:rsid w:val="004D6F2A"/>
    <w:rsid w:val="004E0093"/>
    <w:rsid w:val="004E1ADB"/>
    <w:rsid w:val="004F04EC"/>
    <w:rsid w:val="004F29C3"/>
    <w:rsid w:val="004F2CE5"/>
    <w:rsid w:val="004F3DA8"/>
    <w:rsid w:val="004F660F"/>
    <w:rsid w:val="004F7CD6"/>
    <w:rsid w:val="004F7EC0"/>
    <w:rsid w:val="00507CF2"/>
    <w:rsid w:val="00514E40"/>
    <w:rsid w:val="00522AE0"/>
    <w:rsid w:val="0052642A"/>
    <w:rsid w:val="00527A49"/>
    <w:rsid w:val="00533069"/>
    <w:rsid w:val="0053516F"/>
    <w:rsid w:val="00543D75"/>
    <w:rsid w:val="005451BC"/>
    <w:rsid w:val="00546798"/>
    <w:rsid w:val="00547AC7"/>
    <w:rsid w:val="00550CD2"/>
    <w:rsid w:val="0055526E"/>
    <w:rsid w:val="0055529C"/>
    <w:rsid w:val="0055649C"/>
    <w:rsid w:val="00556D85"/>
    <w:rsid w:val="005606AF"/>
    <w:rsid w:val="005719CA"/>
    <w:rsid w:val="00571AB8"/>
    <w:rsid w:val="005720F9"/>
    <w:rsid w:val="00574B6E"/>
    <w:rsid w:val="00584810"/>
    <w:rsid w:val="00585D7A"/>
    <w:rsid w:val="00595964"/>
    <w:rsid w:val="00595D46"/>
    <w:rsid w:val="005973CE"/>
    <w:rsid w:val="005B5CEC"/>
    <w:rsid w:val="005B658E"/>
    <w:rsid w:val="005B6A2D"/>
    <w:rsid w:val="005C1063"/>
    <w:rsid w:val="005C10B7"/>
    <w:rsid w:val="005C1D37"/>
    <w:rsid w:val="005C3A49"/>
    <w:rsid w:val="005D1150"/>
    <w:rsid w:val="005D717F"/>
    <w:rsid w:val="005E553D"/>
    <w:rsid w:val="005F1ECA"/>
    <w:rsid w:val="005F7735"/>
    <w:rsid w:val="006032EF"/>
    <w:rsid w:val="00607023"/>
    <w:rsid w:val="0061165B"/>
    <w:rsid w:val="00612403"/>
    <w:rsid w:val="006149D5"/>
    <w:rsid w:val="00615398"/>
    <w:rsid w:val="00615401"/>
    <w:rsid w:val="00620B08"/>
    <w:rsid w:val="00623162"/>
    <w:rsid w:val="0062390E"/>
    <w:rsid w:val="00623B9F"/>
    <w:rsid w:val="00625D64"/>
    <w:rsid w:val="00626170"/>
    <w:rsid w:val="006266C6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9278B"/>
    <w:rsid w:val="006A4A4E"/>
    <w:rsid w:val="006A575E"/>
    <w:rsid w:val="006A7D72"/>
    <w:rsid w:val="006B09E6"/>
    <w:rsid w:val="006B158A"/>
    <w:rsid w:val="006B1F3F"/>
    <w:rsid w:val="006B225D"/>
    <w:rsid w:val="006B79DC"/>
    <w:rsid w:val="006C08A7"/>
    <w:rsid w:val="006C5A53"/>
    <w:rsid w:val="006D1A31"/>
    <w:rsid w:val="006D41BC"/>
    <w:rsid w:val="006E0EBA"/>
    <w:rsid w:val="006E218B"/>
    <w:rsid w:val="006F1D1F"/>
    <w:rsid w:val="00702314"/>
    <w:rsid w:val="00705FC0"/>
    <w:rsid w:val="00706B57"/>
    <w:rsid w:val="00706D1B"/>
    <w:rsid w:val="007124E3"/>
    <w:rsid w:val="007142CB"/>
    <w:rsid w:val="00717791"/>
    <w:rsid w:val="00717ED5"/>
    <w:rsid w:val="00721C20"/>
    <w:rsid w:val="00733F4B"/>
    <w:rsid w:val="00735C4B"/>
    <w:rsid w:val="00737179"/>
    <w:rsid w:val="007418D9"/>
    <w:rsid w:val="00741D83"/>
    <w:rsid w:val="00742F46"/>
    <w:rsid w:val="007445E8"/>
    <w:rsid w:val="007449AA"/>
    <w:rsid w:val="007509A1"/>
    <w:rsid w:val="00753D76"/>
    <w:rsid w:val="0075778D"/>
    <w:rsid w:val="00764438"/>
    <w:rsid w:val="00764ACF"/>
    <w:rsid w:val="00771971"/>
    <w:rsid w:val="00773F4C"/>
    <w:rsid w:val="00776093"/>
    <w:rsid w:val="0078398B"/>
    <w:rsid w:val="007840C6"/>
    <w:rsid w:val="00792C7C"/>
    <w:rsid w:val="00795B08"/>
    <w:rsid w:val="007A27BF"/>
    <w:rsid w:val="007A2E96"/>
    <w:rsid w:val="007A3541"/>
    <w:rsid w:val="007A5568"/>
    <w:rsid w:val="007A5F3A"/>
    <w:rsid w:val="007B02E4"/>
    <w:rsid w:val="007B2241"/>
    <w:rsid w:val="007B2669"/>
    <w:rsid w:val="007B59F2"/>
    <w:rsid w:val="007C1B92"/>
    <w:rsid w:val="007C72A1"/>
    <w:rsid w:val="007D616C"/>
    <w:rsid w:val="007D7BDC"/>
    <w:rsid w:val="007E1233"/>
    <w:rsid w:val="007E24FD"/>
    <w:rsid w:val="007E5CE3"/>
    <w:rsid w:val="007F1255"/>
    <w:rsid w:val="007F414E"/>
    <w:rsid w:val="007F47C2"/>
    <w:rsid w:val="007F55EF"/>
    <w:rsid w:val="007F5A56"/>
    <w:rsid w:val="007F6832"/>
    <w:rsid w:val="008002EE"/>
    <w:rsid w:val="00804EAE"/>
    <w:rsid w:val="0081092F"/>
    <w:rsid w:val="00811B63"/>
    <w:rsid w:val="00814FFA"/>
    <w:rsid w:val="00821120"/>
    <w:rsid w:val="00824562"/>
    <w:rsid w:val="00827F22"/>
    <w:rsid w:val="0083235B"/>
    <w:rsid w:val="00832689"/>
    <w:rsid w:val="00837B20"/>
    <w:rsid w:val="00841E31"/>
    <w:rsid w:val="00845142"/>
    <w:rsid w:val="00846133"/>
    <w:rsid w:val="00852AED"/>
    <w:rsid w:val="008534D5"/>
    <w:rsid w:val="0085374F"/>
    <w:rsid w:val="0085473C"/>
    <w:rsid w:val="00855F92"/>
    <w:rsid w:val="008560E0"/>
    <w:rsid w:val="008566B6"/>
    <w:rsid w:val="00861EA2"/>
    <w:rsid w:val="00861FAB"/>
    <w:rsid w:val="00872C29"/>
    <w:rsid w:val="00872CBC"/>
    <w:rsid w:val="00873867"/>
    <w:rsid w:val="00876863"/>
    <w:rsid w:val="008803DA"/>
    <w:rsid w:val="00887FDC"/>
    <w:rsid w:val="008906B1"/>
    <w:rsid w:val="0089168E"/>
    <w:rsid w:val="0089414F"/>
    <w:rsid w:val="008A2428"/>
    <w:rsid w:val="008A2FBF"/>
    <w:rsid w:val="008A310C"/>
    <w:rsid w:val="008B0413"/>
    <w:rsid w:val="008B08C0"/>
    <w:rsid w:val="008B0CBF"/>
    <w:rsid w:val="008B1FA8"/>
    <w:rsid w:val="008B2876"/>
    <w:rsid w:val="008B4207"/>
    <w:rsid w:val="008B491A"/>
    <w:rsid w:val="008B66C1"/>
    <w:rsid w:val="008C23AE"/>
    <w:rsid w:val="008D13C5"/>
    <w:rsid w:val="008E12E3"/>
    <w:rsid w:val="008E325F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029A"/>
    <w:rsid w:val="0092434C"/>
    <w:rsid w:val="00947DCF"/>
    <w:rsid w:val="0095591B"/>
    <w:rsid w:val="00955DC8"/>
    <w:rsid w:val="009600D0"/>
    <w:rsid w:val="00964D09"/>
    <w:rsid w:val="009670AA"/>
    <w:rsid w:val="0096722F"/>
    <w:rsid w:val="00974272"/>
    <w:rsid w:val="009754F4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B79E4"/>
    <w:rsid w:val="009C5E20"/>
    <w:rsid w:val="009C67DF"/>
    <w:rsid w:val="009C71DD"/>
    <w:rsid w:val="009D1C3D"/>
    <w:rsid w:val="009E2962"/>
    <w:rsid w:val="009E4BED"/>
    <w:rsid w:val="009F0372"/>
    <w:rsid w:val="009F11D5"/>
    <w:rsid w:val="009F1C0B"/>
    <w:rsid w:val="009F5767"/>
    <w:rsid w:val="00A026F7"/>
    <w:rsid w:val="00A152B5"/>
    <w:rsid w:val="00A1623B"/>
    <w:rsid w:val="00A209BB"/>
    <w:rsid w:val="00A3444F"/>
    <w:rsid w:val="00A348FD"/>
    <w:rsid w:val="00A3759F"/>
    <w:rsid w:val="00A46660"/>
    <w:rsid w:val="00A50734"/>
    <w:rsid w:val="00A547C3"/>
    <w:rsid w:val="00A54EEE"/>
    <w:rsid w:val="00A6032E"/>
    <w:rsid w:val="00A60F8E"/>
    <w:rsid w:val="00A61C2E"/>
    <w:rsid w:val="00A62B46"/>
    <w:rsid w:val="00A63115"/>
    <w:rsid w:val="00A6412F"/>
    <w:rsid w:val="00A7121B"/>
    <w:rsid w:val="00A73075"/>
    <w:rsid w:val="00A76F85"/>
    <w:rsid w:val="00A80F10"/>
    <w:rsid w:val="00A84C92"/>
    <w:rsid w:val="00A9315A"/>
    <w:rsid w:val="00AA54A0"/>
    <w:rsid w:val="00AA782B"/>
    <w:rsid w:val="00AB0837"/>
    <w:rsid w:val="00AB5CCC"/>
    <w:rsid w:val="00AB71FA"/>
    <w:rsid w:val="00AC51A0"/>
    <w:rsid w:val="00AC70EC"/>
    <w:rsid w:val="00AC7333"/>
    <w:rsid w:val="00AD1769"/>
    <w:rsid w:val="00AD3303"/>
    <w:rsid w:val="00AE1303"/>
    <w:rsid w:val="00AE2AE4"/>
    <w:rsid w:val="00AE4D20"/>
    <w:rsid w:val="00AE5840"/>
    <w:rsid w:val="00AE69D4"/>
    <w:rsid w:val="00AF0C6B"/>
    <w:rsid w:val="00AF3E48"/>
    <w:rsid w:val="00AF4C13"/>
    <w:rsid w:val="00B0115E"/>
    <w:rsid w:val="00B01231"/>
    <w:rsid w:val="00B026EF"/>
    <w:rsid w:val="00B03E7E"/>
    <w:rsid w:val="00B1445D"/>
    <w:rsid w:val="00B1568E"/>
    <w:rsid w:val="00B156F8"/>
    <w:rsid w:val="00B163C0"/>
    <w:rsid w:val="00B16EEC"/>
    <w:rsid w:val="00B174A7"/>
    <w:rsid w:val="00B259F9"/>
    <w:rsid w:val="00B31C12"/>
    <w:rsid w:val="00B339F9"/>
    <w:rsid w:val="00B33E3B"/>
    <w:rsid w:val="00B50E5B"/>
    <w:rsid w:val="00B5105C"/>
    <w:rsid w:val="00B52947"/>
    <w:rsid w:val="00B54D48"/>
    <w:rsid w:val="00B568A1"/>
    <w:rsid w:val="00B712B2"/>
    <w:rsid w:val="00B7558B"/>
    <w:rsid w:val="00B755E7"/>
    <w:rsid w:val="00B80942"/>
    <w:rsid w:val="00B867D4"/>
    <w:rsid w:val="00B9082F"/>
    <w:rsid w:val="00B97F18"/>
    <w:rsid w:val="00BA1D93"/>
    <w:rsid w:val="00BB648C"/>
    <w:rsid w:val="00BB7952"/>
    <w:rsid w:val="00BC2621"/>
    <w:rsid w:val="00BC5428"/>
    <w:rsid w:val="00BC77CB"/>
    <w:rsid w:val="00BD0B7C"/>
    <w:rsid w:val="00BE2AF7"/>
    <w:rsid w:val="00BE5409"/>
    <w:rsid w:val="00BE7679"/>
    <w:rsid w:val="00BF411A"/>
    <w:rsid w:val="00BF49FD"/>
    <w:rsid w:val="00BF7A66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27C20"/>
    <w:rsid w:val="00C3449A"/>
    <w:rsid w:val="00C44F4F"/>
    <w:rsid w:val="00C456EE"/>
    <w:rsid w:val="00C45923"/>
    <w:rsid w:val="00C4784C"/>
    <w:rsid w:val="00C47AD8"/>
    <w:rsid w:val="00C5331C"/>
    <w:rsid w:val="00C61A2F"/>
    <w:rsid w:val="00C62708"/>
    <w:rsid w:val="00C62D13"/>
    <w:rsid w:val="00C65CC0"/>
    <w:rsid w:val="00C67DAC"/>
    <w:rsid w:val="00C70A63"/>
    <w:rsid w:val="00C7329B"/>
    <w:rsid w:val="00C84F1B"/>
    <w:rsid w:val="00C85C55"/>
    <w:rsid w:val="00C874A5"/>
    <w:rsid w:val="00C90911"/>
    <w:rsid w:val="00C9100B"/>
    <w:rsid w:val="00C970C5"/>
    <w:rsid w:val="00CA07F3"/>
    <w:rsid w:val="00CA3CED"/>
    <w:rsid w:val="00CA480E"/>
    <w:rsid w:val="00CA6501"/>
    <w:rsid w:val="00CA71AA"/>
    <w:rsid w:val="00CB28A6"/>
    <w:rsid w:val="00CC6812"/>
    <w:rsid w:val="00CC7F78"/>
    <w:rsid w:val="00CD368E"/>
    <w:rsid w:val="00CD7BB5"/>
    <w:rsid w:val="00CE04AE"/>
    <w:rsid w:val="00CE1E27"/>
    <w:rsid w:val="00CE3C1D"/>
    <w:rsid w:val="00CE77DB"/>
    <w:rsid w:val="00CE7F8E"/>
    <w:rsid w:val="00CF7F5C"/>
    <w:rsid w:val="00D0311C"/>
    <w:rsid w:val="00D03409"/>
    <w:rsid w:val="00D05BA4"/>
    <w:rsid w:val="00D05D88"/>
    <w:rsid w:val="00D12A10"/>
    <w:rsid w:val="00D13B40"/>
    <w:rsid w:val="00D14AF8"/>
    <w:rsid w:val="00D15FCB"/>
    <w:rsid w:val="00D175E9"/>
    <w:rsid w:val="00D17C3E"/>
    <w:rsid w:val="00D346F8"/>
    <w:rsid w:val="00D34EA9"/>
    <w:rsid w:val="00D37E70"/>
    <w:rsid w:val="00D41138"/>
    <w:rsid w:val="00D43BB8"/>
    <w:rsid w:val="00D47B05"/>
    <w:rsid w:val="00D52CDA"/>
    <w:rsid w:val="00D613F7"/>
    <w:rsid w:val="00D64014"/>
    <w:rsid w:val="00D75E1B"/>
    <w:rsid w:val="00D7742B"/>
    <w:rsid w:val="00D80FF5"/>
    <w:rsid w:val="00D81060"/>
    <w:rsid w:val="00D8639A"/>
    <w:rsid w:val="00D865F6"/>
    <w:rsid w:val="00D9180B"/>
    <w:rsid w:val="00DA0C3A"/>
    <w:rsid w:val="00DA456E"/>
    <w:rsid w:val="00DA6325"/>
    <w:rsid w:val="00DB7DFE"/>
    <w:rsid w:val="00DC4435"/>
    <w:rsid w:val="00DC6869"/>
    <w:rsid w:val="00DE0928"/>
    <w:rsid w:val="00DE11E9"/>
    <w:rsid w:val="00DE155C"/>
    <w:rsid w:val="00DE3697"/>
    <w:rsid w:val="00DE6E6F"/>
    <w:rsid w:val="00DF07CC"/>
    <w:rsid w:val="00DF4D31"/>
    <w:rsid w:val="00E011C6"/>
    <w:rsid w:val="00E020E6"/>
    <w:rsid w:val="00E0258B"/>
    <w:rsid w:val="00E04FEE"/>
    <w:rsid w:val="00E1260B"/>
    <w:rsid w:val="00E15141"/>
    <w:rsid w:val="00E212E7"/>
    <w:rsid w:val="00E3167E"/>
    <w:rsid w:val="00E37718"/>
    <w:rsid w:val="00E439E2"/>
    <w:rsid w:val="00E44AC4"/>
    <w:rsid w:val="00E46590"/>
    <w:rsid w:val="00E5297A"/>
    <w:rsid w:val="00E56CC9"/>
    <w:rsid w:val="00E614EA"/>
    <w:rsid w:val="00E628C4"/>
    <w:rsid w:val="00E6369B"/>
    <w:rsid w:val="00E75490"/>
    <w:rsid w:val="00E8168D"/>
    <w:rsid w:val="00E9156F"/>
    <w:rsid w:val="00E928D1"/>
    <w:rsid w:val="00E96C26"/>
    <w:rsid w:val="00E97A71"/>
    <w:rsid w:val="00EB1047"/>
    <w:rsid w:val="00EB1284"/>
    <w:rsid w:val="00EB2C5E"/>
    <w:rsid w:val="00EB6329"/>
    <w:rsid w:val="00EB6A71"/>
    <w:rsid w:val="00EB6FD0"/>
    <w:rsid w:val="00EC3D32"/>
    <w:rsid w:val="00EC495C"/>
    <w:rsid w:val="00ED1E1F"/>
    <w:rsid w:val="00ED3224"/>
    <w:rsid w:val="00ED334A"/>
    <w:rsid w:val="00EE5512"/>
    <w:rsid w:val="00EF19EE"/>
    <w:rsid w:val="00EF1E8E"/>
    <w:rsid w:val="00EF6794"/>
    <w:rsid w:val="00F048A2"/>
    <w:rsid w:val="00F06E65"/>
    <w:rsid w:val="00F1263C"/>
    <w:rsid w:val="00F12F90"/>
    <w:rsid w:val="00F2046E"/>
    <w:rsid w:val="00F225C4"/>
    <w:rsid w:val="00F2607D"/>
    <w:rsid w:val="00F2690D"/>
    <w:rsid w:val="00F2704A"/>
    <w:rsid w:val="00F2772A"/>
    <w:rsid w:val="00F40F56"/>
    <w:rsid w:val="00F44CEE"/>
    <w:rsid w:val="00F45531"/>
    <w:rsid w:val="00F47EC4"/>
    <w:rsid w:val="00F515B4"/>
    <w:rsid w:val="00F6256D"/>
    <w:rsid w:val="00F700DB"/>
    <w:rsid w:val="00F702DF"/>
    <w:rsid w:val="00F74CDF"/>
    <w:rsid w:val="00F74CFC"/>
    <w:rsid w:val="00F852EF"/>
    <w:rsid w:val="00F90FBE"/>
    <w:rsid w:val="00F9127A"/>
    <w:rsid w:val="00F968BC"/>
    <w:rsid w:val="00F97877"/>
    <w:rsid w:val="00FA2E54"/>
    <w:rsid w:val="00FA3DAC"/>
    <w:rsid w:val="00FB1CF1"/>
    <w:rsid w:val="00FB33D3"/>
    <w:rsid w:val="00FD12B6"/>
    <w:rsid w:val="00FD5F93"/>
    <w:rsid w:val="00FE2F24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qFormat/>
    <w:locked/>
    <w:rsid w:val="00F2704A"/>
    <w:rPr>
      <w:rFonts w:eastAsia="Times New Roman"/>
      <w:color w:val="000000"/>
      <w:lang w:val="en-GB" w:eastAsia="ja-JP"/>
    </w:rPr>
  </w:style>
  <w:style w:type="character" w:customStyle="1" w:styleId="B3Char2">
    <w:name w:val="B3 Char2"/>
    <w:rsid w:val="00206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2024-05-17T05:15:00Z</dcterms:created>
  <dcterms:modified xsi:type="dcterms:W3CDTF">2024-05-17T05:15:00Z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